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17A4D" w14:textId="77777777" w:rsidR="00424A5A" w:rsidRPr="00853E28" w:rsidRDefault="00424A5A">
      <w:pPr>
        <w:rPr>
          <w:rFonts w:ascii="Tahoma" w:hAnsi="Tahoma" w:cs="Tahoma"/>
        </w:rPr>
      </w:pPr>
    </w:p>
    <w:p w14:paraId="0BFDA4A8" w14:textId="77777777" w:rsidR="00424A5A" w:rsidRPr="00853E28" w:rsidRDefault="00424A5A">
      <w:pPr>
        <w:rPr>
          <w:rFonts w:ascii="Tahoma" w:hAnsi="Tahoma" w:cs="Tahoma"/>
        </w:rPr>
      </w:pPr>
    </w:p>
    <w:p w14:paraId="1CA27BDA" w14:textId="77777777" w:rsidR="00424A5A" w:rsidRPr="00853E28" w:rsidRDefault="00424A5A" w:rsidP="00424A5A">
      <w:pPr>
        <w:rPr>
          <w:rFonts w:ascii="Tahoma" w:hAnsi="Tahoma" w:cs="Tahoma"/>
        </w:rPr>
      </w:pPr>
    </w:p>
    <w:p w14:paraId="2076243A" w14:textId="77777777" w:rsidR="00424A5A" w:rsidRPr="00853E28" w:rsidRDefault="00424A5A" w:rsidP="00424A5A">
      <w:pPr>
        <w:rPr>
          <w:rFonts w:ascii="Tahoma" w:hAnsi="Tahoma" w:cs="Tahom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853E28" w14:paraId="2AD0ACF1" w14:textId="77777777">
        <w:tc>
          <w:tcPr>
            <w:tcW w:w="1080" w:type="dxa"/>
            <w:vAlign w:val="center"/>
          </w:tcPr>
          <w:p w14:paraId="6F588A3A" w14:textId="77777777" w:rsidR="00424A5A" w:rsidRPr="00853E28" w:rsidRDefault="00424A5A" w:rsidP="003560E2">
            <w:pPr>
              <w:spacing w:before="40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53E28">
              <w:rPr>
                <w:rFonts w:ascii="Tahoma" w:hAnsi="Tahoma" w:cs="Tahoma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32BBC603" w14:textId="2E0059B8" w:rsidR="00424A5A" w:rsidRPr="00853E28" w:rsidRDefault="00963C38" w:rsidP="003560E2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  <w:r w:rsidRPr="00853E28">
              <w:rPr>
                <w:rFonts w:ascii="Tahoma" w:hAnsi="Tahoma" w:cs="Tahoma"/>
                <w:color w:val="0000FF"/>
                <w:sz w:val="16"/>
                <w:szCs w:val="16"/>
              </w:rPr>
              <w:t>43001-311/2025-01</w:t>
            </w:r>
          </w:p>
        </w:tc>
        <w:tc>
          <w:tcPr>
            <w:tcW w:w="1080" w:type="dxa"/>
            <w:vAlign w:val="center"/>
          </w:tcPr>
          <w:p w14:paraId="68A82D24" w14:textId="77777777" w:rsidR="00424A5A" w:rsidRPr="00853E28" w:rsidRDefault="00424A5A" w:rsidP="003560E2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16D8A5EE" w14:textId="77777777" w:rsidR="00424A5A" w:rsidRPr="00853E28" w:rsidRDefault="00424A5A" w:rsidP="003560E2">
            <w:pPr>
              <w:spacing w:before="40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53E28">
              <w:rPr>
                <w:rFonts w:ascii="Tahoma" w:hAnsi="Tahoma" w:cs="Tahoma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10626BDD" w14:textId="0FF16610" w:rsidR="00424A5A" w:rsidRPr="00853E28" w:rsidRDefault="00963C38" w:rsidP="003560E2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  <w:r w:rsidRPr="00853E28">
              <w:rPr>
                <w:rFonts w:ascii="Tahoma" w:hAnsi="Tahoma" w:cs="Tahoma"/>
                <w:color w:val="0000FF"/>
                <w:sz w:val="16"/>
                <w:szCs w:val="16"/>
              </w:rPr>
              <w:t>A-54/25 S</w:t>
            </w:r>
            <w:r w:rsidR="00424A5A" w:rsidRPr="00853E28">
              <w:rPr>
                <w:rFonts w:ascii="Tahoma" w:hAnsi="Tahoma" w:cs="Tahoma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853E28" w14:paraId="1DFF737D" w14:textId="77777777">
        <w:tc>
          <w:tcPr>
            <w:tcW w:w="1080" w:type="dxa"/>
            <w:vAlign w:val="center"/>
          </w:tcPr>
          <w:p w14:paraId="2287611C" w14:textId="77777777" w:rsidR="00424A5A" w:rsidRPr="00853E28" w:rsidRDefault="00424A5A" w:rsidP="003560E2">
            <w:pPr>
              <w:spacing w:before="40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53E28">
              <w:rPr>
                <w:rFonts w:ascii="Tahoma" w:hAnsi="Tahoma" w:cs="Tahoma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3EA5348E" w14:textId="457B227B" w:rsidR="00424A5A" w:rsidRPr="00853E28" w:rsidRDefault="00963C38" w:rsidP="003560E2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  <w:r w:rsidRPr="00853E28">
              <w:rPr>
                <w:rFonts w:ascii="Tahoma" w:hAnsi="Tahoma" w:cs="Tahoma"/>
                <w:color w:val="0000FF"/>
                <w:sz w:val="16"/>
                <w:szCs w:val="16"/>
              </w:rPr>
              <w:t>1</w:t>
            </w:r>
            <w:r w:rsidR="00853E28" w:rsidRPr="00853E28">
              <w:rPr>
                <w:rFonts w:ascii="Tahoma" w:hAnsi="Tahoma" w:cs="Tahoma"/>
                <w:color w:val="0000FF"/>
                <w:sz w:val="16"/>
                <w:szCs w:val="16"/>
              </w:rPr>
              <w:t>9</w:t>
            </w:r>
            <w:r w:rsidRPr="00853E28">
              <w:rPr>
                <w:rFonts w:ascii="Tahoma" w:hAnsi="Tahoma" w:cs="Tahoma"/>
                <w:color w:val="0000FF"/>
                <w:sz w:val="16"/>
                <w:szCs w:val="16"/>
              </w:rPr>
              <w:t>.12.2025</w:t>
            </w:r>
          </w:p>
        </w:tc>
        <w:tc>
          <w:tcPr>
            <w:tcW w:w="1080" w:type="dxa"/>
            <w:vAlign w:val="center"/>
          </w:tcPr>
          <w:p w14:paraId="62DE0D11" w14:textId="77777777" w:rsidR="00424A5A" w:rsidRPr="00853E28" w:rsidRDefault="00424A5A" w:rsidP="003560E2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7BA82B13" w14:textId="77777777" w:rsidR="00424A5A" w:rsidRPr="00853E28" w:rsidRDefault="00424A5A" w:rsidP="003560E2">
            <w:pPr>
              <w:spacing w:before="40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53E28">
              <w:rPr>
                <w:rFonts w:ascii="Tahoma" w:hAnsi="Tahoma" w:cs="Tahoma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7D89794D" w14:textId="3A751C15" w:rsidR="00424A5A" w:rsidRPr="00853E28" w:rsidRDefault="00963C38" w:rsidP="003560E2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  <w:r w:rsidRPr="00853E28">
              <w:rPr>
                <w:rFonts w:ascii="Tahoma" w:hAnsi="Tahoma" w:cs="Tahoma"/>
                <w:color w:val="0000FF"/>
                <w:sz w:val="16"/>
                <w:szCs w:val="16"/>
              </w:rPr>
              <w:t>2431-25-001065/0</w:t>
            </w:r>
          </w:p>
        </w:tc>
      </w:tr>
    </w:tbl>
    <w:p w14:paraId="6BFE4744" w14:textId="77777777" w:rsidR="00424A5A" w:rsidRPr="00853E28" w:rsidRDefault="00424A5A" w:rsidP="00424A5A">
      <w:pPr>
        <w:pStyle w:val="Telobesedila2"/>
        <w:ind w:left="-181" w:right="-210"/>
        <w:rPr>
          <w:rFonts w:ascii="Tahoma" w:hAnsi="Tahoma" w:cs="Tahoma"/>
          <w:szCs w:val="20"/>
        </w:rPr>
      </w:pPr>
    </w:p>
    <w:p w14:paraId="1500F923" w14:textId="77777777" w:rsidR="00424A5A" w:rsidRPr="00853E28" w:rsidRDefault="00424A5A">
      <w:pPr>
        <w:rPr>
          <w:rFonts w:ascii="Tahoma" w:hAnsi="Tahoma" w:cs="Tahoma"/>
        </w:rPr>
      </w:pPr>
    </w:p>
    <w:p w14:paraId="616269E3" w14:textId="77777777" w:rsidR="00556816" w:rsidRPr="00853E28" w:rsidRDefault="00556816">
      <w:pPr>
        <w:rPr>
          <w:rFonts w:ascii="Tahoma" w:hAnsi="Tahoma" w:cs="Tahoma"/>
          <w:sz w:val="22"/>
        </w:rPr>
      </w:pPr>
    </w:p>
    <w:p w14:paraId="17850FD2" w14:textId="77777777" w:rsidR="00424A5A" w:rsidRPr="00853E28" w:rsidRDefault="00424A5A">
      <w:pPr>
        <w:rPr>
          <w:rFonts w:ascii="Tahoma" w:hAnsi="Tahoma" w:cs="Tahoma"/>
          <w:sz w:val="22"/>
        </w:rPr>
      </w:pPr>
    </w:p>
    <w:p w14:paraId="66BCA369" w14:textId="77777777" w:rsidR="00E813F4" w:rsidRPr="00853E28" w:rsidRDefault="00E813F4" w:rsidP="00E813F4">
      <w:pPr>
        <w:rPr>
          <w:rFonts w:ascii="Tahoma" w:hAnsi="Tahoma" w:cs="Tahoma"/>
          <w:sz w:val="22"/>
        </w:rPr>
      </w:pPr>
    </w:p>
    <w:p w14:paraId="526544A7" w14:textId="77777777" w:rsidR="00853E28" w:rsidRPr="00853E28" w:rsidRDefault="00853E28" w:rsidP="00853E28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853E28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1207A67E" w14:textId="77777777" w:rsidR="00853E28" w:rsidRPr="00853E28" w:rsidRDefault="00853E28" w:rsidP="00853E28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853E28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0BECE214" w14:textId="77777777" w:rsidR="00E813F4" w:rsidRPr="00853E28" w:rsidRDefault="00E813F4" w:rsidP="00E813F4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E813F4" w:rsidRPr="00853E28" w14:paraId="22D57E8D" w14:textId="77777777">
        <w:tc>
          <w:tcPr>
            <w:tcW w:w="9288" w:type="dxa"/>
          </w:tcPr>
          <w:p w14:paraId="23D71D52" w14:textId="77777777" w:rsidR="00853E28" w:rsidRPr="00853E28" w:rsidRDefault="00963C38" w:rsidP="003560E2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bookmarkStart w:id="0" w:name="_Hlk216941178"/>
            <w:r w:rsidRPr="00853E28">
              <w:rPr>
                <w:rFonts w:ascii="Tahoma" w:hAnsi="Tahoma" w:cs="Tahoma"/>
                <w:b/>
                <w:sz w:val="22"/>
              </w:rPr>
              <w:t xml:space="preserve">PZI: Sanacija usadov na cesti R3 – 937/8710 Bresternica - Gaj </w:t>
            </w:r>
          </w:p>
          <w:p w14:paraId="19A9D177" w14:textId="0395C5EF" w:rsidR="00E813F4" w:rsidRPr="00853E28" w:rsidRDefault="00963C38" w:rsidP="003560E2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 w:rsidRPr="00853E28">
              <w:rPr>
                <w:rFonts w:ascii="Tahoma" w:hAnsi="Tahoma" w:cs="Tahoma"/>
                <w:b/>
                <w:sz w:val="22"/>
              </w:rPr>
              <w:t>od km 2.500 do km 10.700 na treh lokacijah</w:t>
            </w:r>
            <w:bookmarkEnd w:id="0"/>
          </w:p>
        </w:tc>
      </w:tr>
    </w:tbl>
    <w:p w14:paraId="7364A32A" w14:textId="77777777" w:rsidR="00E813F4" w:rsidRPr="00853E28" w:rsidRDefault="00E813F4" w:rsidP="00E813F4">
      <w:pPr>
        <w:pStyle w:val="Konnaopomba-besedilo"/>
        <w:jc w:val="both"/>
        <w:rPr>
          <w:rFonts w:ascii="Tahoma" w:hAnsi="Tahoma" w:cs="Tahoma"/>
          <w:sz w:val="22"/>
        </w:rPr>
      </w:pPr>
    </w:p>
    <w:p w14:paraId="2B656A47" w14:textId="77777777" w:rsidR="00853E28" w:rsidRPr="00853E28" w:rsidRDefault="00853E28" w:rsidP="00853E28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853E28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6CAAFC55" w14:textId="77777777" w:rsidR="00853E28" w:rsidRPr="00853E28" w:rsidRDefault="00853E28" w:rsidP="00853E28">
      <w:pPr>
        <w:pStyle w:val="Konnaopomba-besedilo"/>
        <w:jc w:val="both"/>
        <w:rPr>
          <w:rFonts w:ascii="Tahoma" w:hAnsi="Tahoma" w:cs="Tahoma"/>
          <w:sz w:val="22"/>
        </w:rPr>
      </w:pPr>
    </w:p>
    <w:p w14:paraId="769F4136" w14:textId="77777777" w:rsidR="00853E28" w:rsidRPr="00853E28" w:rsidRDefault="00853E28" w:rsidP="00853E28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853E28">
        <w:rPr>
          <w:rFonts w:ascii="Tahoma" w:hAnsi="Tahoma" w:cs="Tahoma"/>
          <w:sz w:val="22"/>
        </w:rPr>
        <w:t>Obrazložitev sprememb:</w:t>
      </w:r>
    </w:p>
    <w:p w14:paraId="127AE33E" w14:textId="77777777" w:rsidR="00E813F4" w:rsidRPr="00853E28" w:rsidRDefault="00E813F4" w:rsidP="00853E28">
      <w:pPr>
        <w:pStyle w:val="Telobesedila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sz w:val="22"/>
        </w:rPr>
      </w:pPr>
    </w:p>
    <w:p w14:paraId="3CE3EA66" w14:textId="08B4B207" w:rsidR="0011787F" w:rsidRPr="00853E28" w:rsidRDefault="00853E28" w:rsidP="00853E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sz w:val="22"/>
        </w:rPr>
      </w:pPr>
      <w:r w:rsidRPr="00853E28">
        <w:rPr>
          <w:rFonts w:ascii="Tahoma" w:hAnsi="Tahoma" w:cs="Tahoma"/>
          <w:sz w:val="22"/>
        </w:rPr>
        <w:t>Naročnik o</w:t>
      </w:r>
      <w:r w:rsidR="0011787F" w:rsidRPr="00853E28">
        <w:rPr>
          <w:rFonts w:ascii="Tahoma" w:hAnsi="Tahoma" w:cs="Tahoma"/>
          <w:sz w:val="22"/>
        </w:rPr>
        <w:t xml:space="preserve">bjavlja korigiran popis del </w:t>
      </w:r>
    </w:p>
    <w:p w14:paraId="0F6C8CC1" w14:textId="77777777" w:rsidR="00E813F4" w:rsidRPr="00853E28" w:rsidRDefault="00E813F4" w:rsidP="00853E28">
      <w:pPr>
        <w:pStyle w:val="Telobesedila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sz w:val="22"/>
        </w:rPr>
      </w:pPr>
    </w:p>
    <w:p w14:paraId="22624D1E" w14:textId="02AED844" w:rsidR="002A5487" w:rsidRPr="00853E28" w:rsidRDefault="002A5487" w:rsidP="00853E2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line="254" w:lineRule="atLeast"/>
        <w:jc w:val="both"/>
        <w:rPr>
          <w:rFonts w:ascii="Tahoma" w:hAnsi="Tahoma" w:cs="Tahoma"/>
          <w:sz w:val="22"/>
        </w:rPr>
      </w:pPr>
      <w:r w:rsidRPr="00853E28">
        <w:rPr>
          <w:rFonts w:ascii="Tahoma" w:hAnsi="Tahoma" w:cs="Tahoma"/>
          <w:sz w:val="22"/>
        </w:rPr>
        <w:t>V popisu del v postavki 6.2 je naveden stavek »Predvidena dolžina trase od km 5.000 do km 5.200«, ki je odveč in je odstranjen.</w:t>
      </w:r>
    </w:p>
    <w:p w14:paraId="03B0E956" w14:textId="0CA272FD" w:rsidR="002A5487" w:rsidRPr="00853E28" w:rsidRDefault="002A5487" w:rsidP="00853E2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line="254" w:lineRule="atLeast"/>
        <w:jc w:val="both"/>
        <w:rPr>
          <w:rFonts w:ascii="Tahoma" w:hAnsi="Tahoma" w:cs="Tahoma"/>
          <w:sz w:val="22"/>
        </w:rPr>
      </w:pPr>
      <w:r w:rsidRPr="00853E28">
        <w:rPr>
          <w:rFonts w:ascii="Tahoma" w:hAnsi="Tahoma" w:cs="Tahoma"/>
          <w:sz w:val="22"/>
        </w:rPr>
        <w:t xml:space="preserve">V postavki 6.3 se omenja kolesarska steza – le ta ni predvidena na nobeni od treh lokacij in je odstranjena iz postavke. </w:t>
      </w:r>
    </w:p>
    <w:p w14:paraId="6332D4E0" w14:textId="77777777" w:rsidR="00E813F4" w:rsidRPr="00853E28" w:rsidRDefault="00E813F4" w:rsidP="00853E28">
      <w:pPr>
        <w:pStyle w:val="Konnaopomba-besedi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sz w:val="22"/>
        </w:rPr>
      </w:pPr>
    </w:p>
    <w:p w14:paraId="301D83AC" w14:textId="3D6CAA71" w:rsidR="00556816" w:rsidRPr="00853E28" w:rsidRDefault="002A5487" w:rsidP="00853E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sz w:val="22"/>
        </w:rPr>
      </w:pPr>
      <w:r w:rsidRPr="00853E28">
        <w:rPr>
          <w:rFonts w:ascii="Tahoma" w:hAnsi="Tahoma" w:cs="Tahoma"/>
          <w:sz w:val="22"/>
        </w:rPr>
        <w:t>Spremenjeni postavki 6.2 on 6.3 sta v popisu obarvani z rdečim tekstom.</w:t>
      </w:r>
    </w:p>
    <w:p w14:paraId="0CD389FE" w14:textId="2A61A00E" w:rsidR="002A5487" w:rsidRPr="00853E28" w:rsidRDefault="002A5487">
      <w:pPr>
        <w:rPr>
          <w:rFonts w:ascii="Tahoma" w:hAnsi="Tahoma" w:cs="Tahoma"/>
          <w:sz w:val="22"/>
        </w:rPr>
      </w:pPr>
    </w:p>
    <w:p w14:paraId="527AECAC" w14:textId="50D663AA" w:rsidR="0011787F" w:rsidRPr="00853E28" w:rsidRDefault="0011787F">
      <w:pPr>
        <w:rPr>
          <w:rFonts w:ascii="Tahoma" w:hAnsi="Tahoma" w:cs="Tahoma"/>
          <w:sz w:val="22"/>
        </w:rPr>
      </w:pPr>
    </w:p>
    <w:p w14:paraId="4BBA6126" w14:textId="5895B789" w:rsidR="0011787F" w:rsidRPr="00853E28" w:rsidRDefault="0011787F">
      <w:pPr>
        <w:rPr>
          <w:rFonts w:ascii="Tahoma" w:hAnsi="Tahoma" w:cs="Tahoma"/>
          <w:sz w:val="22"/>
        </w:rPr>
      </w:pPr>
      <w:r w:rsidRPr="00853E28">
        <w:rPr>
          <w:rFonts w:ascii="Tahoma" w:hAnsi="Tahoma" w:cs="Tahoma"/>
          <w:sz w:val="22"/>
        </w:rPr>
        <w:t>Spremembe so sestavni del razpisne dokumentacije in jih je treba upoštevati pri pripravi ponudbe.</w:t>
      </w:r>
    </w:p>
    <w:sectPr w:rsidR="0011787F" w:rsidRPr="00853E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31C3E" w14:textId="77777777" w:rsidR="003D662F" w:rsidRDefault="003D662F">
      <w:r>
        <w:separator/>
      </w:r>
    </w:p>
  </w:endnote>
  <w:endnote w:type="continuationSeparator" w:id="0">
    <w:p w14:paraId="585E786C" w14:textId="77777777" w:rsidR="003D662F" w:rsidRDefault="003D6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6421C" w14:textId="77777777" w:rsidR="00963C38" w:rsidRDefault="00963C3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0BBF1" w14:textId="77777777" w:rsidR="00E813F4" w:rsidRDefault="00E813F4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 w14:paraId="4F565811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4F26D0CF" w14:textId="77777777"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1F258140" w14:textId="77777777"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7CDC24E0" w14:textId="77777777"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247FA129" w14:textId="77777777"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3E7D6A87" w14:textId="77777777" w:rsidR="00E813F4" w:rsidRDefault="00E813F4">
    <w:pPr>
      <w:pStyle w:val="Noga"/>
      <w:rPr>
        <w:rFonts w:ascii="Arial" w:hAnsi="Arial"/>
        <w:sz w:val="2"/>
        <w:lang w:val="en-US"/>
      </w:rPr>
    </w:pPr>
  </w:p>
  <w:p w14:paraId="6C6C9B86" w14:textId="77777777" w:rsidR="00E813F4" w:rsidRDefault="00E813F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49415" w14:textId="506958E2" w:rsidR="00E813F4" w:rsidRDefault="00E813F4" w:rsidP="002507C2">
    <w:pPr>
      <w:pStyle w:val="Noga"/>
      <w:ind w:firstLine="540"/>
    </w:pPr>
    <w:r>
      <w:t xml:space="preserve">  </w:t>
    </w:r>
    <w:r w:rsidR="00963C38" w:rsidRPr="00643501">
      <w:rPr>
        <w:noProof/>
      </w:rPr>
      <w:drawing>
        <wp:inline distT="0" distB="0" distL="0" distR="0" wp14:anchorId="252BF90D" wp14:editId="2EB77DFF">
          <wp:extent cx="540385" cy="43370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33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963C38" w:rsidRPr="00643501">
      <w:rPr>
        <w:noProof/>
      </w:rPr>
      <w:drawing>
        <wp:inline distT="0" distB="0" distL="0" distR="0" wp14:anchorId="22FE2730" wp14:editId="65B5B7C9">
          <wp:extent cx="433705" cy="43370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705" cy="433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963C38" w:rsidRPr="00CF74F9">
      <w:rPr>
        <w:noProof/>
      </w:rPr>
      <w:drawing>
        <wp:inline distT="0" distB="0" distL="0" distR="0" wp14:anchorId="0B323083" wp14:editId="46C51C05">
          <wp:extent cx="2339340" cy="33845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9340" cy="338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7511D06D" w14:textId="77777777"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AB287" w14:textId="77777777" w:rsidR="003D662F" w:rsidRDefault="003D662F">
      <w:r>
        <w:separator/>
      </w:r>
    </w:p>
  </w:footnote>
  <w:footnote w:type="continuationSeparator" w:id="0">
    <w:p w14:paraId="6F23D1C3" w14:textId="77777777" w:rsidR="003D662F" w:rsidRDefault="003D6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28ABA" w14:textId="77777777" w:rsidR="00963C38" w:rsidRDefault="00963C3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8A38B" w14:textId="77777777" w:rsidR="00963C38" w:rsidRDefault="00963C3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7838A" w14:textId="25EF064D" w:rsidR="00DB7CDA" w:rsidRDefault="00963C38">
    <w:pPr>
      <w:pStyle w:val="Glava"/>
    </w:pPr>
    <w:r>
      <w:rPr>
        <w:noProof/>
      </w:rPr>
      <w:drawing>
        <wp:anchor distT="0" distB="0" distL="114300" distR="114300" simplePos="0" relativeHeight="251657728" behindDoc="1" locked="0" layoutInCell="1" allowOverlap="1" wp14:anchorId="76B8DFE4" wp14:editId="4F485B9A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C38"/>
    <w:rsid w:val="000646A9"/>
    <w:rsid w:val="000E0AD4"/>
    <w:rsid w:val="0011787F"/>
    <w:rsid w:val="00141D74"/>
    <w:rsid w:val="001836BB"/>
    <w:rsid w:val="00216549"/>
    <w:rsid w:val="002507C2"/>
    <w:rsid w:val="00290551"/>
    <w:rsid w:val="002A5487"/>
    <w:rsid w:val="003032F0"/>
    <w:rsid w:val="003133A6"/>
    <w:rsid w:val="003560E2"/>
    <w:rsid w:val="003579C0"/>
    <w:rsid w:val="003D662F"/>
    <w:rsid w:val="00424A5A"/>
    <w:rsid w:val="0044323F"/>
    <w:rsid w:val="004B34B5"/>
    <w:rsid w:val="00556816"/>
    <w:rsid w:val="00634B0D"/>
    <w:rsid w:val="00637BE6"/>
    <w:rsid w:val="006518F8"/>
    <w:rsid w:val="00853E28"/>
    <w:rsid w:val="00963C38"/>
    <w:rsid w:val="009B1FD9"/>
    <w:rsid w:val="009C2A2A"/>
    <w:rsid w:val="00A05C73"/>
    <w:rsid w:val="00A17575"/>
    <w:rsid w:val="00AD3747"/>
    <w:rsid w:val="00C90ED6"/>
    <w:rsid w:val="00DB7CDA"/>
    <w:rsid w:val="00E51016"/>
    <w:rsid w:val="00E66D5B"/>
    <w:rsid w:val="00E813F4"/>
    <w:rsid w:val="00EA1375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E519232"/>
  <w15:chartTrackingRefBased/>
  <w15:docId w15:val="{E7482018-0967-4809-BFB1-914D3700C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Pojasnil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17</TotalTime>
  <Pages>1</Pages>
  <Words>125</Words>
  <Characters>737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SBrodt</dc:creator>
  <cp:keywords/>
  <dc:description/>
  <cp:lastModifiedBy>Administrator</cp:lastModifiedBy>
  <cp:revision>8</cp:revision>
  <cp:lastPrinted>2008-09-04T08:55:00Z</cp:lastPrinted>
  <dcterms:created xsi:type="dcterms:W3CDTF">2025-12-18T07:52:00Z</dcterms:created>
  <dcterms:modified xsi:type="dcterms:W3CDTF">2025-12-19T10:36:00Z</dcterms:modified>
</cp:coreProperties>
</file>